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7B0353" w14:textId="57F6CC2C" w:rsidR="00BA00AB" w:rsidRDefault="00DD6ABC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PYKERD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d.1484)</w:t>
      </w:r>
    </w:p>
    <w:p w14:paraId="32038AFA" w14:textId="70265D40" w:rsidR="00DD6ABC" w:rsidRDefault="00DD6ABC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York. Skinner.</w:t>
      </w:r>
    </w:p>
    <w:p w14:paraId="0AD44867" w14:textId="0CEA5D7B" w:rsidR="00DD6ABC" w:rsidRDefault="00DD6ABC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610E4CB" w14:textId="21260090" w:rsidR="00DD6ABC" w:rsidRDefault="00DD6ABC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9F04C5C" w14:textId="36D13F1C" w:rsidR="00DD6ABC" w:rsidRDefault="00DD6ABC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Jun.</w:t>
      </w:r>
      <w:r>
        <w:rPr>
          <w:rFonts w:ascii="Times New Roman" w:hAnsi="Times New Roman" w:cs="Times New Roman"/>
          <w:sz w:val="24"/>
          <w:szCs w:val="24"/>
        </w:rPr>
        <w:tab/>
        <w:t>1484</w:t>
      </w:r>
      <w:r>
        <w:rPr>
          <w:rFonts w:ascii="Times New Roman" w:hAnsi="Times New Roman" w:cs="Times New Roman"/>
          <w:sz w:val="24"/>
          <w:szCs w:val="24"/>
        </w:rPr>
        <w:tab/>
        <w:t>He made his Will.   (W.Y.R. p.133)</w:t>
      </w:r>
    </w:p>
    <w:p w14:paraId="146EDC0F" w14:textId="716172B9" w:rsidR="00DD6ABC" w:rsidRDefault="00DD6ABC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6 Jul.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Probate of his Will.   (ibid.)</w:t>
      </w:r>
    </w:p>
    <w:p w14:paraId="427B098F" w14:textId="052A9196" w:rsidR="00DD6ABC" w:rsidRDefault="00DD6ABC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D1FEAC7" w14:textId="5C7EB27A" w:rsidR="00DD6ABC" w:rsidRDefault="00DD6ABC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391D887" w14:textId="2FEAC6F5" w:rsidR="00DD6ABC" w:rsidRPr="00DD6ABC" w:rsidRDefault="00DD6ABC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 May 2021</w:t>
      </w:r>
    </w:p>
    <w:sectPr w:rsidR="00DD6ABC" w:rsidRPr="00DD6AB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6E2D1D" w14:textId="77777777" w:rsidR="00DD6ABC" w:rsidRDefault="00DD6ABC" w:rsidP="009139A6">
      <w:r>
        <w:separator/>
      </w:r>
    </w:p>
  </w:endnote>
  <w:endnote w:type="continuationSeparator" w:id="0">
    <w:p w14:paraId="46BDEA62" w14:textId="77777777" w:rsidR="00DD6ABC" w:rsidRDefault="00DD6AB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0D4E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69B8FA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8F342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3B4C75" w14:textId="77777777" w:rsidR="00DD6ABC" w:rsidRDefault="00DD6ABC" w:rsidP="009139A6">
      <w:r>
        <w:separator/>
      </w:r>
    </w:p>
  </w:footnote>
  <w:footnote w:type="continuationSeparator" w:id="0">
    <w:p w14:paraId="7133E442" w14:textId="77777777" w:rsidR="00DD6ABC" w:rsidRDefault="00DD6AB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A71E8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79AC8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7169B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6ABC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DD6ABC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0FA429"/>
  <w15:chartTrackingRefBased/>
  <w15:docId w15:val="{A40C943F-7837-417E-AA7D-8135907EC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2</TotalTime>
  <Pages>1</Pages>
  <Words>22</Words>
  <Characters>130</Characters>
  <Application>Microsoft Office Word</Application>
  <DocSecurity>0</DocSecurity>
  <Lines>1</Lines>
  <Paragraphs>1</Paragraphs>
  <ScaleCrop>false</ScaleCrop>
  <Company/>
  <LinksUpToDate>false</LinksUpToDate>
  <CharactersWithSpaces>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2021-05-22T19:50:00Z</dcterms:created>
  <dcterms:modified xsi:type="dcterms:W3CDTF">2021-05-22T19:52:00Z</dcterms:modified>
</cp:coreProperties>
</file>